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00" w:rsidRPr="00411057" w:rsidRDefault="00BF1B00" w:rsidP="00A05C85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BF1B00" w:rsidRPr="00411057" w:rsidRDefault="00BF1B00" w:rsidP="00A05C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BF1B00" w:rsidRPr="00411057" w:rsidRDefault="00BF1B00" w:rsidP="00A05C85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BF1B00" w:rsidRDefault="00BF1B00" w:rsidP="00A05C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F1B00" w:rsidRPr="00411057" w:rsidRDefault="00BF1B00" w:rsidP="00A05C85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14.03.2023  № 56</w:t>
      </w:r>
    </w:p>
    <w:p w:rsidR="00BF1B00" w:rsidRPr="00C12619" w:rsidRDefault="00BF1B00" w:rsidP="00A05C85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BF1B00" w:rsidRPr="00E61F4A" w:rsidRDefault="00BF1B00" w:rsidP="003E4B5E">
      <w:pPr>
        <w:tabs>
          <w:tab w:val="num" w:pos="20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5068"/>
        <w:gridCol w:w="5069"/>
      </w:tblGrid>
      <w:tr w:rsidR="00BF1B00" w:rsidRPr="002B58B2">
        <w:tc>
          <w:tcPr>
            <w:tcW w:w="5068" w:type="dxa"/>
          </w:tcPr>
          <w:p w:rsidR="00BF1B00" w:rsidRPr="002B58B2" w:rsidRDefault="00BF1B00" w:rsidP="002B58B2">
            <w:pPr>
              <w:tabs>
                <w:tab w:val="num" w:pos="2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58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доклада о результатах правоприменительной практики осуществления муниципального жилищного контроля на территории Унечского муниципального района, в том числе в границах сельских поселений Унечского района Брянской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B58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2022 год </w:t>
            </w:r>
          </w:p>
          <w:p w:rsidR="00BF1B00" w:rsidRPr="002B58B2" w:rsidRDefault="00BF1B00" w:rsidP="002B58B2">
            <w:pPr>
              <w:tabs>
                <w:tab w:val="num" w:pos="2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</w:tcPr>
          <w:p w:rsidR="00BF1B00" w:rsidRPr="002B58B2" w:rsidRDefault="00BF1B00" w:rsidP="002B58B2">
            <w:pPr>
              <w:tabs>
                <w:tab w:val="num" w:pos="20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F1B00" w:rsidRPr="00DB77B1" w:rsidRDefault="00BF1B00" w:rsidP="00DB77B1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B77B1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Fonts w:ascii="Times New Roman" w:hAnsi="Times New Roman" w:cs="Times New Roman"/>
          <w:color w:val="000000"/>
          <w:sz w:val="24"/>
          <w:szCs w:val="24"/>
        </w:rPr>
        <w:t>ст. 47 Федерального закона от 31,</w:t>
      </w:r>
      <w:bookmarkStart w:id="0" w:name="_GoBack"/>
      <w:bookmarkEnd w:id="0"/>
      <w:r w:rsidRPr="00DB77B1">
        <w:rPr>
          <w:rFonts w:ascii="Times New Roman" w:hAnsi="Times New Roman" w:cs="Times New Roman"/>
          <w:color w:val="000000"/>
          <w:sz w:val="24"/>
          <w:szCs w:val="24"/>
        </w:rPr>
        <w:t xml:space="preserve">.07.2020г №248-ФЗ «О государственном контроле (надзоре) и муниципальном контроле в Российской Федерации», </w:t>
      </w:r>
      <w:r w:rsidRPr="00DB77B1">
        <w:rPr>
          <w:rFonts w:ascii="Times New Roman" w:hAnsi="Times New Roman" w:cs="Times New Roman"/>
          <w:sz w:val="24"/>
          <w:szCs w:val="24"/>
        </w:rPr>
        <w:t xml:space="preserve">Положением о муниципальном жилищном контроле </w:t>
      </w:r>
      <w:r w:rsidRPr="00DB77B1">
        <w:rPr>
          <w:rFonts w:ascii="Times New Roman" w:hAnsi="Times New Roman" w:cs="Times New Roman"/>
          <w:color w:val="000000"/>
          <w:sz w:val="24"/>
          <w:szCs w:val="24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DB77B1">
        <w:rPr>
          <w:rFonts w:ascii="Times New Roman" w:hAnsi="Times New Roman" w:cs="Times New Roman"/>
          <w:sz w:val="24"/>
          <w:szCs w:val="24"/>
        </w:rPr>
        <w:t xml:space="preserve">, </w:t>
      </w:r>
      <w:r w:rsidRPr="00DB77B1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утвержденным решением Унечского районного Совета народных депутатов от 03 декабря 2021 г. № </w:t>
      </w:r>
      <w:r>
        <w:rPr>
          <w:rFonts w:ascii="Times New Roman" w:hAnsi="Times New Roman" w:cs="Times New Roman"/>
          <w:color w:val="000000"/>
          <w:sz w:val="24"/>
          <w:szCs w:val="24"/>
        </w:rPr>
        <w:t>6-144</w:t>
      </w:r>
    </w:p>
    <w:p w:rsidR="00BF1B00" w:rsidRPr="00DB77B1" w:rsidRDefault="00BF1B00" w:rsidP="00DB77B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B00" w:rsidRPr="0017183C" w:rsidRDefault="00BF1B00" w:rsidP="00DB77B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83C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718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B00" w:rsidRPr="00E61F4A" w:rsidRDefault="00BF1B00" w:rsidP="003E4B5E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F1B00" w:rsidRPr="00990215" w:rsidRDefault="00BF1B00" w:rsidP="003E4B5E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990215">
        <w:rPr>
          <w:rFonts w:ascii="Times New Roman" w:hAnsi="Times New Roman" w:cs="Times New Roman"/>
          <w:color w:val="000000"/>
          <w:sz w:val="24"/>
          <w:szCs w:val="24"/>
        </w:rPr>
        <w:t>1. Утвердить прилагаемый доклад о результатах правоприменительной практики осуществления муниципального жилищного контроля на территории Унечского муниципального района, в том числе в границах сельских поселений Унечского района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0215">
        <w:rPr>
          <w:rFonts w:ascii="Times New Roman" w:hAnsi="Times New Roman" w:cs="Times New Roman"/>
          <w:color w:val="000000"/>
          <w:sz w:val="24"/>
          <w:szCs w:val="24"/>
        </w:rPr>
        <w:t xml:space="preserve">за 2022 год. </w:t>
      </w:r>
    </w:p>
    <w:p w:rsidR="00BF1B00" w:rsidRPr="00D32266" w:rsidRDefault="00BF1B00" w:rsidP="009902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266">
        <w:rPr>
          <w:rFonts w:ascii="Times New Roman" w:hAnsi="Times New Roman" w:cs="Times New Roman"/>
          <w:sz w:val="24"/>
          <w:szCs w:val="24"/>
        </w:rPr>
        <w:t>2. Разместить настоящее постановление на официальном сайте администрации Унечского района Брянской области в информационно-телекоммуникационной сети «Интернет»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B00" w:rsidRDefault="00BF1B00" w:rsidP="00990215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F1B00" w:rsidRDefault="00BF1B00" w:rsidP="00990215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F1B00" w:rsidRPr="00E61F4A" w:rsidRDefault="00BF1B00" w:rsidP="00990215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F1B00" w:rsidRDefault="00BF1B00" w:rsidP="0099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администрации Унечского района                                                       А.М. Кусков</w:t>
      </w:r>
    </w:p>
    <w:p w:rsidR="00BF1B00" w:rsidRDefault="00BF1B00" w:rsidP="0099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B00" w:rsidRDefault="00BF1B00" w:rsidP="0099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B00" w:rsidRDefault="00BF1B00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BF1B00" w:rsidRDefault="00BF1B00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BF1B00" w:rsidRDefault="00BF1B00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BF1B00" w:rsidRDefault="00BF1B00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BF1B00" w:rsidRDefault="00BF1B00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BF1B00" w:rsidRDefault="00BF1B00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BF1B00" w:rsidRDefault="00BF1B00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BF1B00" w:rsidRDefault="00BF1B00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BF1B00" w:rsidRDefault="00BF1B00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BF1B00" w:rsidRPr="003B7C5D" w:rsidRDefault="00BF1B00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BF1B00" w:rsidRPr="003B7C5D" w:rsidRDefault="00BF1B00" w:rsidP="00990215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BF1B00" w:rsidRPr="003B7C5D" w:rsidRDefault="00BF1B00" w:rsidP="00990215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14.03.2023  № 56</w:t>
      </w:r>
    </w:p>
    <w:p w:rsidR="00BF1B00" w:rsidRDefault="00BF1B00" w:rsidP="00A73D78">
      <w:pPr>
        <w:spacing w:line="27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1B00" w:rsidRPr="008578C7" w:rsidRDefault="00BF1B00" w:rsidP="008737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8C7">
        <w:rPr>
          <w:rFonts w:ascii="Times New Roman" w:hAnsi="Times New Roman" w:cs="Times New Roman"/>
          <w:b/>
          <w:bCs/>
          <w:sz w:val="28"/>
          <w:szCs w:val="28"/>
        </w:rPr>
        <w:t xml:space="preserve">Доклад </w:t>
      </w:r>
    </w:p>
    <w:p w:rsidR="00BF1B00" w:rsidRPr="008578C7" w:rsidRDefault="00BF1B00" w:rsidP="008737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8C7">
        <w:rPr>
          <w:rFonts w:ascii="Times New Roman" w:hAnsi="Times New Roman" w:cs="Times New Roman"/>
          <w:b/>
          <w:bCs/>
          <w:sz w:val="28"/>
          <w:szCs w:val="28"/>
        </w:rPr>
        <w:t xml:space="preserve">о результатах правоприменительной практики </w:t>
      </w:r>
    </w:p>
    <w:p w:rsidR="00BF1B00" w:rsidRPr="008578C7" w:rsidRDefault="00BF1B00" w:rsidP="008737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8C7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муниципального жилищного контроля </w:t>
      </w:r>
      <w:r w:rsidRPr="008578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8578C7">
        <w:rPr>
          <w:rFonts w:ascii="Times New Roman" w:hAnsi="Times New Roman" w:cs="Times New Roman"/>
          <w:b/>
          <w:bCs/>
          <w:sz w:val="28"/>
          <w:szCs w:val="28"/>
        </w:rPr>
        <w:t xml:space="preserve"> за 2022 год</w:t>
      </w:r>
    </w:p>
    <w:p w:rsidR="00BF1B00" w:rsidRPr="00053BE7" w:rsidRDefault="00BF1B00" w:rsidP="00873744">
      <w:pPr>
        <w:tabs>
          <w:tab w:val="num" w:pos="200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F1B00" w:rsidRPr="008578C7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578C7">
        <w:rPr>
          <w:rFonts w:ascii="Times New Roman" w:hAnsi="Times New Roman" w:cs="Times New Roman"/>
          <w:color w:val="000000"/>
          <w:sz w:val="28"/>
          <w:szCs w:val="28"/>
        </w:rPr>
        <w:t>1. Обобщение правоприменительной практики осуществления муниципального жилищного контроля на территории Унечского муниципального района, в том числе в границах сельских поселений Унечского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78C7">
        <w:rPr>
          <w:rFonts w:ascii="Times New Roman" w:hAnsi="Times New Roman" w:cs="Times New Roman"/>
          <w:color w:val="000000"/>
          <w:sz w:val="28"/>
          <w:szCs w:val="28"/>
        </w:rPr>
        <w:t>за 2022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78C7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подготовлено в соответствии со ст. 47 Федерального закона от 31.07.2020 №248-ФЗ «О государственном контроле (надзоре) и муниципальном контроле в Российской Федерации (далее –Федеральный закон № 248-ФЗ). </w:t>
      </w:r>
    </w:p>
    <w:p w:rsidR="00BF1B00" w:rsidRPr="00053BE7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2. Анализ правоприменительной практики осуществления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жилищного контроля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подготовлен для решения следующих задач:</w:t>
      </w:r>
    </w:p>
    <w:p w:rsidR="00BF1B00" w:rsidRPr="00CD53D1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1) обеспечение единообразных подходов к применению контрольным (надзорным) органом и его должностными лицами обязательных требований, законодательства Российской Федерации о государственном контроле (надзоре), муниципальном контроле;</w:t>
      </w:r>
    </w:p>
    <w:p w:rsidR="00BF1B00" w:rsidRPr="00CD53D1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2) 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BF1B00" w:rsidRPr="00CD53D1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3) 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BF1B00" w:rsidRPr="00CD53D1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4) подготовка предложений об актуализации обязательных требований;</w:t>
      </w:r>
    </w:p>
    <w:p w:rsidR="00BF1B00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 xml:space="preserve">5) подготовка предложений о внесении изменений в законодательство Российской Федерации о государственном контроле (надзоре), муниципальном контроле. </w:t>
      </w:r>
    </w:p>
    <w:p w:rsidR="00BF1B00" w:rsidRPr="00053BE7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0"/>
          <w:szCs w:val="20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3.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жилищный контроль 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>Унечс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кого района (контрольный орган)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,непосредственно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отделом жилищно-коммунального, дорожного хозяйства, благоустройства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экологии.</w:t>
      </w:r>
    </w:p>
    <w:p w:rsidR="00BF1B00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4.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 контроль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проводится в соответствии:</w:t>
      </w:r>
    </w:p>
    <w:p w:rsidR="00BF1B00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Федеральным законом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№248-ФЗ «О государственном контроле (надзоре) и муниципальном к</w:t>
      </w:r>
      <w:r>
        <w:rPr>
          <w:rFonts w:ascii="Times New Roman" w:hAnsi="Times New Roman" w:cs="Times New Roman"/>
          <w:color w:val="000000"/>
          <w:sz w:val="28"/>
          <w:szCs w:val="28"/>
        </w:rPr>
        <w:t>онтроле в Российской Федерации»;</w:t>
      </w:r>
    </w:p>
    <w:p w:rsidR="00BF1B00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-Жилищным кодексом Российской Федерации;</w:t>
      </w:r>
    </w:p>
    <w:p w:rsidR="00BF1B00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Федеральным </w:t>
      </w:r>
      <w:r w:rsidRPr="00C96BFF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>законом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F1B00" w:rsidRPr="00C96BF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96BF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96BFF">
        <w:rPr>
          <w:rFonts w:ascii="Times New Roman" w:hAnsi="Times New Roman" w:cs="Times New Roman"/>
          <w:sz w:val="28"/>
          <w:szCs w:val="28"/>
        </w:rPr>
        <w:t xml:space="preserve">Положением о муниципальном жилищном контроле </w:t>
      </w:r>
      <w:r w:rsidRPr="00C96BFF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C96BFF">
        <w:rPr>
          <w:rFonts w:ascii="Times New Roman" w:hAnsi="Times New Roman" w:cs="Times New Roman"/>
          <w:sz w:val="28"/>
          <w:szCs w:val="28"/>
        </w:rPr>
        <w:t xml:space="preserve">, </w:t>
      </w:r>
      <w:r w:rsidRPr="00C96BFF">
        <w:rPr>
          <w:rFonts w:ascii="Times New Roman" w:hAnsi="Times New Roman" w:cs="Times New Roman"/>
          <w:color w:val="000000"/>
          <w:sz w:val="28"/>
          <w:szCs w:val="28"/>
        </w:rPr>
        <w:t>утвержденным решением Унечского районного Совета народных депутатов от 03 декабря 2021 г. № 6-144</w:t>
      </w:r>
      <w:r w:rsidRPr="00C96BFF">
        <w:rPr>
          <w:rFonts w:ascii="Times New Roman" w:hAnsi="Times New Roman" w:cs="Times New Roman"/>
          <w:sz w:val="28"/>
          <w:szCs w:val="28"/>
        </w:rPr>
        <w:t>.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1B1B27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</w:t>
      </w:r>
      <w:r w:rsidRPr="00080CDF"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 является соблюдение юридическими лицами, индивидуальными предпринимателями и гражданами (далее – контролируемые лица)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фонда: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1) 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2) требований к формированию фондов капитального ремонта;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:rsidR="00BF1B00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11) требований к предоставлению жилых помещений в наемных домах социального использования.</w:t>
      </w:r>
    </w:p>
    <w:p w:rsidR="00BF1B00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0"/>
          <w:szCs w:val="20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6. Объектом муниципального контроля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являются: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1)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указанные в подпунктах 1 – 11 (предмет контроля);</w:t>
      </w:r>
    </w:p>
    <w:p w:rsidR="00BF1B00" w:rsidRPr="00080CDF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2) результаты деятельности контролируемых лиц, в том числе продукция (товары), работы и услуги, к которым предъявляются обязательные требования, указанные в подпунктах 1 – 11 пункта (предмет контроля);</w:t>
      </w:r>
    </w:p>
    <w:p w:rsidR="00BF1B00" w:rsidRPr="00053BE7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3) 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требования, указанные в подпунктах 1 – 11 (предмет контроля).</w:t>
      </w:r>
    </w:p>
    <w:p w:rsidR="00BF1B00" w:rsidRPr="00B854A8" w:rsidRDefault="00BF1B00" w:rsidP="00B5134E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>7.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2022 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color w:val="000000"/>
          <w:sz w:val="28"/>
          <w:szCs w:val="28"/>
        </w:rPr>
        <w:t>при осуществлении муниципального жилищного контроля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юридических лиц и индивидуальных предпринимателей 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ные мероприятия не проводились, </w:t>
      </w:r>
      <w:r w:rsidRPr="00B854A8">
        <w:rPr>
          <w:rFonts w:ascii="Times New Roman" w:hAnsi="Times New Roman" w:cs="Times New Roman"/>
          <w:sz w:val="28"/>
          <w:szCs w:val="28"/>
        </w:rPr>
        <w:t>в связи с мораторием, установленным Постановлением Правительства РФ от 10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B854A8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B854A8">
        <w:rPr>
          <w:rFonts w:ascii="Times New Roman" w:hAnsi="Times New Roman" w:cs="Times New Roman"/>
          <w:sz w:val="28"/>
          <w:szCs w:val="28"/>
        </w:rPr>
        <w:t xml:space="preserve"> 336 "Об особенностях организации и осуществления государственного контроля (надзора), муниципального контроля", и в связи с отсутствием оснований для проведения контрольных (надзорных) мероприятий. В 2022 году проводились профилактические мероприятия в виде информирования. </w:t>
      </w:r>
    </w:p>
    <w:p w:rsidR="00BF1B00" w:rsidRPr="00053BE7" w:rsidRDefault="00BF1B00" w:rsidP="00B5134E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. В целях подготовки предложений об актуализации обязательных требований считаем необходимым</w:t>
      </w:r>
      <w:r>
        <w:rPr>
          <w:rFonts w:ascii="Times New Roman" w:hAnsi="Times New Roman" w:cs="Times New Roman"/>
          <w:color w:val="000000"/>
          <w:sz w:val="28"/>
          <w:szCs w:val="28"/>
        </w:rPr>
        <w:t>: предложения отсутствуют.</w:t>
      </w:r>
    </w:p>
    <w:p w:rsidR="00BF1B00" w:rsidRPr="00053BE7" w:rsidRDefault="00BF1B00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. В целях подготовки предложений о внесении изменений в законодательство Российской Федерации о государственном контроле (надзоре), муниципальном контроле, считаем</w:t>
      </w:r>
      <w:r>
        <w:rPr>
          <w:rFonts w:ascii="Times New Roman" w:hAnsi="Times New Roman" w:cs="Times New Roman"/>
          <w:color w:val="000000"/>
          <w:sz w:val="28"/>
          <w:szCs w:val="28"/>
        </w:rPr>
        <w:t>: предложения отсутствуют.</w:t>
      </w:r>
    </w:p>
    <w:p w:rsidR="00BF1B00" w:rsidRDefault="00BF1B00" w:rsidP="00A73D78"/>
    <w:p w:rsidR="00BF1B00" w:rsidRPr="00080CDF" w:rsidRDefault="00BF1B00" w:rsidP="00A73D78"/>
    <w:p w:rsidR="00BF1B00" w:rsidRPr="00A73D78" w:rsidRDefault="00BF1B00" w:rsidP="00A73D78"/>
    <w:sectPr w:rsidR="00BF1B00" w:rsidRPr="00A73D78" w:rsidSect="0042569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B01"/>
    <w:rsid w:val="00053BE7"/>
    <w:rsid w:val="00080CDF"/>
    <w:rsid w:val="00152FBF"/>
    <w:rsid w:val="0017183C"/>
    <w:rsid w:val="00177892"/>
    <w:rsid w:val="001B1B27"/>
    <w:rsid w:val="002B58B2"/>
    <w:rsid w:val="00364260"/>
    <w:rsid w:val="003B7C5D"/>
    <w:rsid w:val="003C24D5"/>
    <w:rsid w:val="003C326E"/>
    <w:rsid w:val="003E4B5E"/>
    <w:rsid w:val="00411057"/>
    <w:rsid w:val="004179EE"/>
    <w:rsid w:val="00425699"/>
    <w:rsid w:val="00527CF9"/>
    <w:rsid w:val="005343E8"/>
    <w:rsid w:val="00567818"/>
    <w:rsid w:val="00674E6C"/>
    <w:rsid w:val="0069720A"/>
    <w:rsid w:val="006E00C3"/>
    <w:rsid w:val="007D7B9D"/>
    <w:rsid w:val="008578C7"/>
    <w:rsid w:val="00870135"/>
    <w:rsid w:val="00873744"/>
    <w:rsid w:val="0098362B"/>
    <w:rsid w:val="00990215"/>
    <w:rsid w:val="00A05C85"/>
    <w:rsid w:val="00A32870"/>
    <w:rsid w:val="00A73D78"/>
    <w:rsid w:val="00AA52AA"/>
    <w:rsid w:val="00AD383D"/>
    <w:rsid w:val="00AD640D"/>
    <w:rsid w:val="00B31E11"/>
    <w:rsid w:val="00B46A46"/>
    <w:rsid w:val="00B5134E"/>
    <w:rsid w:val="00B854A8"/>
    <w:rsid w:val="00BD7B7A"/>
    <w:rsid w:val="00BF1B00"/>
    <w:rsid w:val="00C12619"/>
    <w:rsid w:val="00C56E21"/>
    <w:rsid w:val="00C92D85"/>
    <w:rsid w:val="00C96BFF"/>
    <w:rsid w:val="00CD53D1"/>
    <w:rsid w:val="00CE0261"/>
    <w:rsid w:val="00D32266"/>
    <w:rsid w:val="00DB77B1"/>
    <w:rsid w:val="00E01F4A"/>
    <w:rsid w:val="00E275B1"/>
    <w:rsid w:val="00E61F4A"/>
    <w:rsid w:val="00E76903"/>
    <w:rsid w:val="00F26153"/>
    <w:rsid w:val="00FD1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B0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FD1B0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FD1B01"/>
    <w:rPr>
      <w:rFonts w:ascii="Arial" w:hAnsi="Arial" w:cs="Arial"/>
      <w:sz w:val="22"/>
      <w:szCs w:val="22"/>
      <w:lang w:val="ru-RU" w:eastAsia="en-US"/>
    </w:rPr>
  </w:style>
  <w:style w:type="character" w:styleId="Hyperlink">
    <w:name w:val="Hyperlink"/>
    <w:basedOn w:val="DefaultParagraphFont"/>
    <w:uiPriority w:val="99"/>
    <w:rsid w:val="00A73D78"/>
    <w:rPr>
      <w:color w:val="0000FF"/>
      <w:u w:val="single"/>
    </w:rPr>
  </w:style>
  <w:style w:type="table" w:styleId="TableGrid">
    <w:name w:val="Table Grid"/>
    <w:basedOn w:val="TableNormal"/>
    <w:uiPriority w:val="99"/>
    <w:rsid w:val="003E4B5E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E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4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4</Pages>
  <Words>1158</Words>
  <Characters>6603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Fincontrol</dc:creator>
  <cp:keywords/>
  <dc:description/>
  <cp:lastModifiedBy>Лосева Е.Ю.</cp:lastModifiedBy>
  <cp:revision>13</cp:revision>
  <cp:lastPrinted>2023-03-14T12:44:00Z</cp:lastPrinted>
  <dcterms:created xsi:type="dcterms:W3CDTF">2023-03-13T12:37:00Z</dcterms:created>
  <dcterms:modified xsi:type="dcterms:W3CDTF">2023-03-15T12:48:00Z</dcterms:modified>
</cp:coreProperties>
</file>